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การขอใบแทนใบอนุญาตโฆษณาเครื่องมือแพทย์</w:t>
      </w:r>
    </w:p>
    <w:p w:rsidR="00810E68" w:rsidRPr="00394708" w:rsidRDefault="00D239AD" w:rsidP="00810E68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5472F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10E6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AB571A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91368C" w:rsidRPr="0091368C" w:rsidRDefault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7E01F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การขอใบแทนใบอนุญาตโฆษณาเครื่องมือแพทย์</w:t>
      </w:r>
    </w:p>
    <w:p w:rsidR="00810E68" w:rsidRPr="00394708" w:rsidRDefault="005472FA" w:rsidP="00810E68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>2.</w:t>
      </w:r>
      <w:r w:rsidR="00EA30C3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 </w:t>
      </w:r>
      <w:r w:rsidR="00956EBF" w:rsidRPr="00956EBF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956EBF" w:rsidRPr="00956EBF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956EBF" w:rsidRPr="00956EBF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</w:t>
      </w:r>
      <w:r w:rsidR="00810E6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132E1B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3.  </w:t>
      </w:r>
      <w:r w:rsidR="00132E1B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7E01FD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132E1B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4.  </w:t>
      </w:r>
      <w:r w:rsidR="00132E1B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7E01FD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EA30C3">
        <w:rPr>
          <w:rFonts w:asciiTheme="minorBidi" w:hAnsiTheme="minorBidi"/>
          <w:noProof/>
          <w:sz w:val="32"/>
          <w:szCs w:val="32"/>
        </w:rPr>
        <w:t>/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EA30C3">
        <w:rPr>
          <w:rFonts w:asciiTheme="minorBidi" w:hAnsiTheme="minorBidi"/>
          <w:noProof/>
          <w:sz w:val="32"/>
          <w:szCs w:val="32"/>
        </w:rPr>
        <w:t>/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="00132E1B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5.  </w:t>
      </w:r>
      <w:r w:rsidR="00C77AEA" w:rsidRPr="00EA30C3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EA30C3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CB123E">
        <w:tc>
          <w:tcPr>
            <w:tcW w:w="675" w:type="dxa"/>
          </w:tcPr>
          <w:p w:rsidR="00394708" w:rsidRPr="0087182F" w:rsidRDefault="00394708" w:rsidP="00CB123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B123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ํานักงานคณะกรรมการอาหารและยาเรื่องกําหนดหลักเกณฑ์วิธีการและเงื่อนไขการโฆษณาเครื่องมือแพทย์</w:t>
            </w:r>
            <w:r w:rsidR="007E01FD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๒๕๕๓</w:t>
            </w:r>
          </w:p>
        </w:tc>
      </w:tr>
      <w:tr w:rsidR="0087182F" w:rsidRPr="0087182F" w:rsidTr="00CB123E">
        <w:tc>
          <w:tcPr>
            <w:tcW w:w="675" w:type="dxa"/>
          </w:tcPr>
          <w:p w:rsidR="00394708" w:rsidRPr="0087182F" w:rsidRDefault="00394708" w:rsidP="00CB123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B123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กฎกระทรวงกำหนดค่าธรรมเนียมเกี่ยวกับเครื่องมือแพทย์</w:t>
            </w:r>
            <w:r w:rsidR="007E01FD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87182F" w:rsidRPr="0087182F" w:rsidTr="00CB123E">
        <w:tc>
          <w:tcPr>
            <w:tcW w:w="675" w:type="dxa"/>
          </w:tcPr>
          <w:p w:rsidR="00394708" w:rsidRPr="0087182F" w:rsidRDefault="00394708" w:rsidP="00CB123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B123E">
            <w:pP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</w:t>
            </w:r>
            <w:r w:rsidR="007E01FD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="007E01FD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.๒๕๕๑</w:t>
            </w:r>
          </w:p>
        </w:tc>
      </w:tr>
    </w:tbl>
    <w:p w:rsidR="003F4A0D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6.  </w:t>
      </w:r>
      <w:r w:rsidR="003F4A0D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EA30C3">
        <w:rPr>
          <w:rFonts w:asciiTheme="minorBidi" w:hAnsiTheme="minorBidi"/>
          <w:noProof/>
          <w:sz w:val="32"/>
          <w:szCs w:val="32"/>
        </w:rPr>
        <w:t>/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7.  </w:t>
      </w:r>
      <w:r w:rsidR="003F4A0D" w:rsidRPr="00EA30C3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EA30C3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7C18BF">
        <w:rPr>
          <w:rFonts w:asciiTheme="minorBidi" w:hAnsiTheme="minorBidi" w:hint="cs"/>
          <w:sz w:val="32"/>
          <w:szCs w:val="32"/>
          <w:cs/>
          <w:lang w:bidi="th-TH"/>
        </w:rPr>
        <w:t>ส่วนกลาง,</w:t>
      </w:r>
      <w:r>
        <w:rPr>
          <w:rFonts w:asciiTheme="minorBidi" w:hAnsiTheme="minorBidi" w:hint="cs"/>
          <w:sz w:val="32"/>
          <w:szCs w:val="32"/>
          <w:cs/>
          <w:lang w:bidi="th-TH"/>
        </w:rPr>
        <w:t>ส่วนภูมิภาค</w:t>
      </w:r>
    </w:p>
    <w:p w:rsidR="0034308C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8.  </w:t>
      </w:r>
      <w:r w:rsidR="00075E4A" w:rsidRPr="00EA30C3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ประกาศสำนำงานคณะกรรมการอาหารและยา</w:t>
      </w:r>
      <w:r w:rsidR="0034308C" w:rsidRPr="00EA30C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</w:t>
      </w:r>
      <w:r w:rsidR="0034308C" w:rsidRPr="00EA30C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</w:p>
    <w:p w:rsidR="00C77AEA" w:rsidRPr="0034308C" w:rsidRDefault="00C81DB8" w:rsidP="0034308C">
      <w:pPr>
        <w:pStyle w:val="ListParagraph"/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34308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กำหนดระยะเวลาการปฏิบัติราชการเพื่อบริการประชาชนพ</w:t>
      </w:r>
      <w:r w:rsidRPr="0034308C">
        <w:rPr>
          <w:rFonts w:asciiTheme="minorBidi" w:hAnsiTheme="minorBidi"/>
          <w:noProof/>
          <w:sz w:val="32"/>
          <w:szCs w:val="32"/>
        </w:rPr>
        <w:t>.</w:t>
      </w:r>
      <w:r w:rsidRPr="0034308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34308C">
        <w:rPr>
          <w:rFonts w:asciiTheme="minorBidi" w:hAnsiTheme="minorBidi"/>
          <w:noProof/>
          <w:sz w:val="32"/>
          <w:szCs w:val="32"/>
        </w:rPr>
        <w:t xml:space="preserve">. </w:t>
      </w:r>
      <w:r w:rsidRPr="0034308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๒๕๕๗</w:t>
      </w:r>
      <w:r w:rsidR="00C77AEA" w:rsidRPr="0034308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</w:t>
      </w:r>
      <w:r w:rsidR="0034308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075E4A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9.  </w:t>
      </w:r>
      <w:r w:rsidR="00075E4A" w:rsidRPr="00EA30C3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34308C">
        <w:rPr>
          <w:rFonts w:asciiTheme="minorBidi" w:hAnsiTheme="minorBidi"/>
          <w:noProof/>
          <w:sz w:val="32"/>
          <w:szCs w:val="32"/>
        </w:rPr>
        <w:t xml:space="preserve">  </w:t>
      </w:r>
      <w:r w:rsidR="0051765B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   </w:t>
      </w:r>
      <w:r w:rsidR="005472FA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34308C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5472FA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="005472FA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จำนวนคำขอที่น้อยที่สุด</w:t>
      </w:r>
      <w:r w:rsidR="0034308C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5472FA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="005472FA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760D0B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10.  </w:t>
      </w:r>
      <w:r w:rsidR="00760D0B" w:rsidRPr="00EA30C3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EA30C3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การขอใบแทนใบอนุญาตโฆษณาเครื่องมือแพทย์</w:t>
      </w:r>
      <w:r w:rsidR="00094F82" w:rsidRPr="00EA30C3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11.  </w:t>
      </w:r>
      <w:r w:rsidR="00C77AEA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10E68" w:rsidRPr="000C2AAC" w:rsidTr="007C70D5">
        <w:tc>
          <w:tcPr>
            <w:tcW w:w="675" w:type="dxa"/>
          </w:tcPr>
          <w:p w:rsidR="00810E68" w:rsidRPr="000C2AAC" w:rsidRDefault="00810E68" w:rsidP="007C70D5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1)</w:t>
            </w:r>
          </w:p>
        </w:tc>
        <w:tc>
          <w:tcPr>
            <w:tcW w:w="9639" w:type="dxa"/>
          </w:tcPr>
          <w:p w:rsidR="00810E68" w:rsidRPr="00E540FF" w:rsidRDefault="00810E68" w:rsidP="007C70D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ชั้น 1 ตึกสำนักงานสาธารณสุขจังหวัด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810E68" w:rsidRPr="00E540FF" w:rsidRDefault="00810E68" w:rsidP="007C70D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810E68" w:rsidRPr="000C2AAC" w:rsidRDefault="00810E68" w:rsidP="007C70D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18441F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12.  </w:t>
      </w:r>
      <w:r w:rsidR="00575FAF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34308C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ที่ใบอนุญาตโฆษณาเครื่องมือแพทย์สูญหายถูกทำลายหรือชำรุดให้ผู้รับอนุญาตโฆษณาเครื่องมือแพทย์ยื่นคำขอรับใบแทนโฆษณาภายใน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นับตั้งแต่วันที่ทราบถึงการสูญหายถูกทำลาย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หรือชำรุด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ใบอนุญาตโฆษณา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เครื่องมือแพทย์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ที่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ออกให้ใหม่จะใช้เลขที่เดิมโดยมีคำว่า</w:t>
      </w:r>
      <w:r>
        <w:rPr>
          <w:rFonts w:asciiTheme="minorBidi" w:hAnsiTheme="minorBidi" w:cs="Cordia New"/>
          <w:noProof/>
          <w:sz w:val="32"/>
          <w:szCs w:val="32"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“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ใบแทน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”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กำกับไว้ที่ด้านบน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>
        <w:rPr>
          <w:rFonts w:asciiTheme="minorBidi" w:hAnsiTheme="minorBidi" w:cs="Cordia New"/>
          <w:noProof/>
          <w:sz w:val="32"/>
          <w:szCs w:val="32"/>
          <w:cs/>
          <w:lang w:bidi="th-TH"/>
        </w:rPr>
        <w:t>แต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่จะเปลี่ยนวันที่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เป็น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เดือน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ที่ออกใบแทนใบอนุญาต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13.  </w:t>
      </w:r>
      <w:r w:rsidR="0065175D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875"/>
        <w:gridCol w:w="1236"/>
        <w:gridCol w:w="1559"/>
        <w:gridCol w:w="2056"/>
      </w:tblGrid>
      <w:tr w:rsidR="00313D38" w:rsidRPr="000C2AAC" w:rsidTr="00E84E31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36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2056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E84E31">
        <w:tc>
          <w:tcPr>
            <w:tcW w:w="675" w:type="dxa"/>
          </w:tcPr>
          <w:p w:rsidR="00313D38" w:rsidRPr="00AC4ACB" w:rsidRDefault="00313D38" w:rsidP="00E84E31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875" w:type="dxa"/>
          </w:tcPr>
          <w:p w:rsidR="00313D38" w:rsidRPr="000C2AAC" w:rsidRDefault="00313D38" w:rsidP="00810E68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ผู้ยื่นคำขอยื่นแบบคำขอรับใบแทนใบอนุญาตโฆษณาเครื่องมือแพทย์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3)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เจ้าหน้าที่พิจารณาละตรวจสอบเอกสารให้ถูกต้องครบถ้วนตามหลักเกณฑ์และเงื่อนไข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ชำระค่าธรรมเนียมคำขอที่</w:t>
            </w:r>
            <w:r w:rsidR="00810E6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0E6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แพร่และรับบัตรคำขอ</w:t>
            </w:r>
            <w:r w:rsidR="00810E68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</w:tc>
        <w:tc>
          <w:tcPr>
            <w:tcW w:w="1236" w:type="dxa"/>
          </w:tcPr>
          <w:p w:rsidR="00313D38" w:rsidRPr="000C2AAC" w:rsidRDefault="00EA30C3" w:rsidP="00EA30C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559" w:type="dxa"/>
          </w:tcPr>
          <w:p w:rsidR="005472FA" w:rsidRPr="000C2AAC" w:rsidRDefault="00810E68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2056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กรณีเอกสารประกอบคำขอไม่ถูก</w:t>
            </w:r>
            <w:r w:rsidR="00810E68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ต้องหรือเอกสารไม่ครบถ้วนเจ้าหน</w:t>
            </w:r>
            <w:r w:rsidR="00810E6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าที่แจ้งผู้ยื่นคำขอแก้ไขหรือยื่นเอกสารเพิ่มเติมได้ในขณะนั้นหากผู้ยื่นไม่สามารถแก้ไขหรือยื่นเอกสารหลักฐานเพิ่มเติมได้ในขณะนั้นเจ้าหน้าที่ทำบันทึกความบกพร่องและรายการเอกสารหลักฐานที่จะต้องยื่นเพิ่มเติมพร้อมทั้งกำหนดระยะเวลาที่ผู้ยื่นคำขอจะต้องดำเนินการแก้ไขหรือยื่นเอกสารเพิ่มเติมไว้ในแบบบันทึกความบกพร่องโดยเจ้าหน้าที่และผู้ยื่นคำขอลงนามไว้ในบันทึกนั้นและมอบ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สำเนาบันทึกความบกพร่องดังกล่าให้กับผู้ยื่นคำขอ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E84E31">
        <w:tc>
          <w:tcPr>
            <w:tcW w:w="675" w:type="dxa"/>
          </w:tcPr>
          <w:p w:rsidR="00313D38" w:rsidRPr="00AC4ACB" w:rsidRDefault="00313D38" w:rsidP="00E84E31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875" w:type="dxa"/>
          </w:tcPr>
          <w:p w:rsidR="00313D38" w:rsidRPr="000C2AAC" w:rsidRDefault="00810E68" w:rsidP="00313D38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ออกใบแทนใบอนุญาตโฆษณาเครื่องมือแพทย์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6" w:type="dxa"/>
          </w:tcPr>
          <w:p w:rsidR="00313D38" w:rsidRPr="000C2AAC" w:rsidRDefault="00810E68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559" w:type="dxa"/>
          </w:tcPr>
          <w:p w:rsidR="006F4E88" w:rsidRPr="000C2AAC" w:rsidRDefault="00810E68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2056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810E68" w:rsidRPr="000C2AAC" w:rsidTr="00E84E31">
        <w:tc>
          <w:tcPr>
            <w:tcW w:w="675" w:type="dxa"/>
          </w:tcPr>
          <w:p w:rsidR="00810E68" w:rsidRPr="00AC4ACB" w:rsidRDefault="00810E68" w:rsidP="00E84E31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810E68" w:rsidRPr="00AC4ACB" w:rsidRDefault="00810E68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810E68" w:rsidRPr="00AC4ACB" w:rsidRDefault="00810E68" w:rsidP="007C70D5">
            <w:pPr>
              <w:rPr>
                <w:rFonts w:asciiTheme="minorBidi" w:hAnsiTheme="minorBidi"/>
              </w:rPr>
            </w:pPr>
          </w:p>
        </w:tc>
        <w:tc>
          <w:tcPr>
            <w:tcW w:w="2875" w:type="dxa"/>
          </w:tcPr>
          <w:p w:rsidR="00810E68" w:rsidRPr="000C2AAC" w:rsidRDefault="00810E68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:rsidR="00810E68" w:rsidRPr="000C2AAC" w:rsidRDefault="00810E68" w:rsidP="007C70D5">
            <w:pPr>
              <w:rPr>
                <w:rFonts w:asciiTheme="minorBidi" w:hAnsiTheme="minorBidi"/>
              </w:rPr>
            </w:pPr>
          </w:p>
        </w:tc>
        <w:tc>
          <w:tcPr>
            <w:tcW w:w="1236" w:type="dxa"/>
          </w:tcPr>
          <w:p w:rsidR="00810E68" w:rsidRPr="000C2AAC" w:rsidRDefault="00810E68" w:rsidP="007C70D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559" w:type="dxa"/>
          </w:tcPr>
          <w:p w:rsidR="00810E68" w:rsidRPr="000C2AAC" w:rsidRDefault="00810E68" w:rsidP="007C70D5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2056" w:type="dxa"/>
          </w:tcPr>
          <w:p w:rsidR="00810E68" w:rsidRPr="000C2AAC" w:rsidRDefault="00810E6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E84E31">
        <w:tc>
          <w:tcPr>
            <w:tcW w:w="675" w:type="dxa"/>
          </w:tcPr>
          <w:p w:rsidR="00313D38" w:rsidRPr="00AC4ACB" w:rsidRDefault="00313D38" w:rsidP="00E84E31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13D38" w:rsidRPr="00AC4ACB" w:rsidRDefault="00E84E31" w:rsidP="00313D3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การแจ้งผลการพิจารณา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875" w:type="dxa"/>
          </w:tcPr>
          <w:p w:rsidR="00313D38" w:rsidRPr="00E84E31" w:rsidRDefault="00810E68" w:rsidP="00EA30C3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ผู้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ยื่นคำขอนำ</w:t>
            </w:r>
            <w:r w:rsidR="00EA30C3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ใบเสร็จรับเงิน</w:t>
            </w:r>
            <w:r w:rsidR="00EA30C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คำขอ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มาแสดงที่</w:t>
            </w:r>
            <w:r w:rsidR="006F4E8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  <w:r w:rsidR="006F4E8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/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และผู้ยื่นคำขอนำใบเสร็จรับเงินค่าธรรมเนียมฯมาขอรับใบแทนใบอนุญาตโฆษณาจากเจ้าหน้าที่</w:t>
            </w:r>
            <w:r w:rsidR="006F4E8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236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6F4E88" w:rsidRPr="000C2AAC" w:rsidRDefault="00810E68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2056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ระยะเวลาขึ้นกับการดำเนินการของผู้ยื่นคำขอ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8E2900" w:rsidRPr="00E84E31" w:rsidRDefault="00C26ED0" w:rsidP="00E84E31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E84E31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 </w:t>
      </w:r>
      <w:r w:rsidR="00E84E31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7C18BF" w:rsidRDefault="007C18BF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14.  </w:t>
      </w:r>
      <w:r w:rsidR="0085230C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E84E31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="00CA7A46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>
        <w:rPr>
          <w:rFonts w:asciiTheme="minorBidi" w:hAnsiTheme="minorBidi" w:hint="cs"/>
          <w:sz w:val="32"/>
          <w:szCs w:val="32"/>
          <w:cs/>
          <w:lang w:bidi="th-TH"/>
        </w:rPr>
        <w:t>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15.  </w:t>
      </w:r>
      <w:r w:rsidR="00AA7734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1417"/>
        <w:gridCol w:w="1701"/>
        <w:gridCol w:w="1110"/>
        <w:gridCol w:w="1797"/>
      </w:tblGrid>
      <w:tr w:rsidR="00AC4ACB" w:rsidRPr="000C2AAC" w:rsidTr="00E84E31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10E68" w:rsidRPr="000C2AAC" w:rsidTr="00E84E31">
        <w:trPr>
          <w:jc w:val="center"/>
        </w:trPr>
        <w:tc>
          <w:tcPr>
            <w:tcW w:w="675" w:type="dxa"/>
          </w:tcPr>
          <w:p w:rsidR="00810E68" w:rsidRPr="000C2AAC" w:rsidRDefault="00810E68" w:rsidP="00E84E31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10E68" w:rsidRPr="000C2AAC" w:rsidRDefault="00810E68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810E68" w:rsidRPr="000C2AAC" w:rsidRDefault="00810E68" w:rsidP="007C70D5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417" w:type="dxa"/>
          </w:tcPr>
          <w:p w:rsidR="00810E68" w:rsidRPr="000C2AAC" w:rsidRDefault="00810E68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810E68" w:rsidRPr="000C2AAC" w:rsidRDefault="00810E68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10E68" w:rsidRPr="000C2AAC" w:rsidRDefault="00810E68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810E68" w:rsidRPr="000C2AAC" w:rsidRDefault="00810E68" w:rsidP="00452B6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พร้อมวัตถุประสงค์แนบท้ายและออกมาไม่เกิน 6 เดือน</w:t>
            </w:r>
          </w:p>
        </w:tc>
      </w:tr>
      <w:tr w:rsidR="00810E68" w:rsidRPr="000C2AAC" w:rsidTr="00E84E31">
        <w:trPr>
          <w:jc w:val="center"/>
        </w:trPr>
        <w:tc>
          <w:tcPr>
            <w:tcW w:w="675" w:type="dxa"/>
          </w:tcPr>
          <w:p w:rsidR="00810E68" w:rsidRPr="00AC4ACB" w:rsidRDefault="00810E68" w:rsidP="00E84E31">
            <w:pP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843" w:type="dxa"/>
          </w:tcPr>
          <w:p w:rsidR="00810E68" w:rsidRPr="000C2AAC" w:rsidRDefault="00810E68" w:rsidP="001D4485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บัตรประจำตัวประชาชนและสำเนาทะเบียนบ้าน</w:t>
            </w:r>
          </w:p>
        </w:tc>
        <w:tc>
          <w:tcPr>
            <w:tcW w:w="1843" w:type="dxa"/>
          </w:tcPr>
          <w:p w:rsidR="00810E68" w:rsidRPr="000C2AAC" w:rsidRDefault="00810E68" w:rsidP="007C70D5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ง กระทรวงมหาด ไทย</w:t>
            </w:r>
          </w:p>
        </w:tc>
        <w:tc>
          <w:tcPr>
            <w:tcW w:w="1417" w:type="dxa"/>
          </w:tcPr>
          <w:p w:rsidR="00810E68" w:rsidRPr="000C2AAC" w:rsidRDefault="00810E68" w:rsidP="001D4485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810E68" w:rsidRPr="000C2AAC" w:rsidRDefault="00810E68" w:rsidP="001D4485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10E68" w:rsidRPr="000C2AAC" w:rsidRDefault="00810E68" w:rsidP="001D4485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810E68" w:rsidRPr="000C2AAC" w:rsidRDefault="00810E68" w:rsidP="001D4485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ของผู้มอบและรับมอบอำนาจ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1417"/>
        <w:gridCol w:w="1701"/>
        <w:gridCol w:w="1110"/>
        <w:gridCol w:w="1797"/>
      </w:tblGrid>
      <w:tr w:rsidR="00600A25" w:rsidRPr="000C2AAC" w:rsidTr="00E84E31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CB123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7" w:type="dxa"/>
            <w:vAlign w:val="center"/>
          </w:tcPr>
          <w:p w:rsidR="00422EAB" w:rsidRPr="000C2AAC" w:rsidRDefault="00422EAB" w:rsidP="00CB123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CB123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CB123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10E68" w:rsidRPr="000C2AAC" w:rsidTr="00E84E31">
        <w:tc>
          <w:tcPr>
            <w:tcW w:w="675" w:type="dxa"/>
          </w:tcPr>
          <w:p w:rsidR="00810E68" w:rsidRPr="000C2AAC" w:rsidRDefault="00810E68" w:rsidP="00E84E31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10E68" w:rsidRPr="000C2AAC" w:rsidRDefault="00810E68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แบบคำขอรับใบแทนใบอนุญาตโฆษณาเครื่องมือแพทย์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3)</w:t>
            </w:r>
          </w:p>
        </w:tc>
        <w:tc>
          <w:tcPr>
            <w:tcW w:w="1843" w:type="dxa"/>
          </w:tcPr>
          <w:p w:rsidR="00810E68" w:rsidRPr="000C2AAC" w:rsidRDefault="00810E68" w:rsidP="007C70D5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417" w:type="dxa"/>
          </w:tcPr>
          <w:p w:rsidR="00810E68" w:rsidRPr="000C2AAC" w:rsidRDefault="00810E6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10E68" w:rsidRPr="000C2AAC" w:rsidRDefault="00810E6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810E68" w:rsidRPr="000C2AAC" w:rsidRDefault="00810E6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10E68" w:rsidRPr="000C2AAC" w:rsidRDefault="00810E6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E84E31">
        <w:tc>
          <w:tcPr>
            <w:tcW w:w="675" w:type="dxa"/>
          </w:tcPr>
          <w:p w:rsidR="00AC4ACB" w:rsidRPr="000C2AAC" w:rsidRDefault="00AC4ACB" w:rsidP="00E84E31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ใบรับแจ้งความว่าใบอนุญาตโฆษณาเครื่องมือแพทย์สูญหาย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กรณีสูญหาย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956EBF" w:rsidRDefault="006F4E88" w:rsidP="00956EBF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สถานีตำรวจในเขตพื้นที่</w:t>
            </w:r>
            <w:r w:rsidR="00956EBF" w:rsidRPr="00956EBF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เกิดเหตุ</w:t>
            </w:r>
          </w:p>
        </w:tc>
        <w:tc>
          <w:tcPr>
            <w:tcW w:w="141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E84E31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E84E31">
        <w:tc>
          <w:tcPr>
            <w:tcW w:w="675" w:type="dxa"/>
          </w:tcPr>
          <w:p w:rsidR="00AC4ACB" w:rsidRPr="000C2AAC" w:rsidRDefault="00AC4ACB" w:rsidP="00E84E31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ใบอนุญาตโฆษณาเครื่องมือแพทย์ที่เหลืออยู่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กรณีถูกทำลายหรือชำรุด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810E68" w:rsidP="00AC4ACB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สสจ.แพร่</w:t>
            </w:r>
          </w:p>
        </w:tc>
        <w:tc>
          <w:tcPr>
            <w:tcW w:w="141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E84E31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E84E31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อำนาจเป็นผู้ยื่นคำขอ</w:t>
            </w:r>
          </w:p>
        </w:tc>
        <w:tc>
          <w:tcPr>
            <w:tcW w:w="1843" w:type="dxa"/>
          </w:tcPr>
          <w:p w:rsidR="00AC4ACB" w:rsidRPr="000C2AAC" w:rsidRDefault="00810E68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ศูนย์บริการ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ผลิตภัณฑ์สุขภาพเบ็ดเสร็จ สสจ.แพร่</w:t>
            </w:r>
          </w:p>
        </w:tc>
        <w:tc>
          <w:tcPr>
            <w:tcW w:w="141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กรณีใช้สำเนา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จะต้องยังไม่หมดอายุและมีลายเซนต์ของเจ้าหน้ารับรอง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E84E31">
        <w:tc>
          <w:tcPr>
            <w:tcW w:w="675" w:type="dxa"/>
          </w:tcPr>
          <w:p w:rsidR="00AC4ACB" w:rsidRPr="000C2AAC" w:rsidRDefault="00EA30C3" w:rsidP="00E84E31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ใบทะเบียนพาณิชย์</w:t>
            </w:r>
          </w:p>
        </w:tc>
        <w:tc>
          <w:tcPr>
            <w:tcW w:w="1843" w:type="dxa"/>
          </w:tcPr>
          <w:p w:rsidR="00AC4ACB" w:rsidRPr="000C2AAC" w:rsidRDefault="00810E6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41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กรณีผู้รับอนุญาตเป็นบุคคลธรรมดา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16.  </w:t>
      </w:r>
      <w:r w:rsidR="00A10CDA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E90756" w:rsidRPr="00CB123E" w:rsidRDefault="00A13B6C" w:rsidP="00E90756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</w:t>
            </w:r>
            <w:r w:rsidRPr="00CB123E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อื่นๆ</w:t>
            </w:r>
            <w:r w:rsidR="00CB123E" w:rsidRPr="00CB123E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 </w:t>
            </w:r>
            <w:r w:rsidR="00CB123E" w:rsidRPr="00CB123E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 100 บาท</w:t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CB123E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ใบแทนใบอนุญาต</w:t>
            </w:r>
            <w:r w:rsidR="00CB123E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="00CB123E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  200 บาท</w:t>
            </w:r>
          </w:p>
          <w:p w:rsidR="00810E68" w:rsidRDefault="00B509FC" w:rsidP="00810E68">
            <w:pP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810E68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10E68" w:rsidRPr="008149C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91368C" w:rsidRDefault="00810E68" w:rsidP="00810E68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  <w:t xml:space="preserve">             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Pr="00CB123E" w:rsidRDefault="008E2900" w:rsidP="00CB123E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17.  </w:t>
      </w:r>
      <w:r w:rsidR="00216FA4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810E68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0E68" w:rsidRPr="00ED5246" w:rsidRDefault="00810E68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0E68" w:rsidRPr="00ED5246" w:rsidRDefault="00810E68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810E68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0E68" w:rsidRPr="00ED5246" w:rsidRDefault="00810E68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0E68" w:rsidRPr="00ED5246" w:rsidRDefault="00810E68" w:rsidP="007C70D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810E68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0E68" w:rsidRPr="00ED5246" w:rsidRDefault="00810E68" w:rsidP="007C70D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0E68" w:rsidRPr="00ED5246" w:rsidRDefault="00810E68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810E68" w:rsidRPr="00EA30C3" w:rsidRDefault="00810E68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EA30C3" w:rsidRDefault="00EA30C3" w:rsidP="00EA30C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18.  </w:t>
      </w:r>
      <w:r w:rsidR="00C3045F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EA30C3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="00CB123E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การกรอก</w:t>
            </w:r>
            <w:r w:rsidR="00F1472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แบบ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3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คู่มือการกรอก</w:t>
            </w:r>
            <w:r w:rsidR="00F1472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3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แบบตรวจรับคำขอเกี่ยวกับการโฆษณาเครื่องมือแพทย์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ใบควบคุมกระบวนงานการอนุญาตโฆษณาเครื่องมือแพทย์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หนังสือมอบอำนาจและแต่งตั้งผู้ดำเนินกิจการเกี่ยวกับการขออนุญาตโฆษณา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หนังสือมอบอำนาจเกี่ยวการอนุญาตโฆษณา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  <w:p w:rsidR="00CB123E" w:rsidRPr="000C2AAC" w:rsidRDefault="00CB123E" w:rsidP="00CB123E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9)</w:t>
            </w:r>
          </w:p>
        </w:tc>
        <w:tc>
          <w:tcPr>
            <w:tcW w:w="9498" w:type="dxa"/>
          </w:tcPr>
          <w:p w:rsidR="00CB123E" w:rsidRDefault="00F064C0" w:rsidP="00CB123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หนังสือมอบอำนาจและแต่งตั้งผู้ดำเนินกิจการเกียวกับการอนุญาตโฆษณา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CB123E" w:rsidRPr="000C2AAC" w:rsidRDefault="00F1472B" w:rsidP="00CB123E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ขั้นตอนการยื่นคำขออนุญาตด้านการโฆษณาเครื่องมือแพทย์</w:t>
            </w:r>
          </w:p>
        </w:tc>
      </w:tr>
    </w:tbl>
    <w:p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7C18BF" w:rsidRPr="007C18BF" w:rsidRDefault="007C18BF" w:rsidP="007C18BF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19.  </w:t>
      </w:r>
      <w:r w:rsidRPr="007C18BF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7C18BF" w:rsidRPr="00C36DD1" w:rsidRDefault="007C18BF" w:rsidP="007C18BF">
      <w:pPr>
        <w:ind w:left="405"/>
        <w:rPr>
          <w:rFonts w:asciiTheme="minorBidi" w:hAnsiTheme="minorBidi"/>
          <w:sz w:val="32"/>
          <w:szCs w:val="32"/>
          <w:cs/>
          <w:lang w:bidi="th-TH"/>
        </w:rPr>
      </w:pPr>
      <w:r w:rsidRPr="00C36DD1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Pr="00C36DD1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C36DD1">
        <w:rPr>
          <w:rFonts w:asciiTheme="minorBidi" w:hAnsiTheme="minorBidi" w:hint="cs"/>
          <w:sz w:val="32"/>
          <w:szCs w:val="32"/>
          <w:cs/>
          <w:lang w:bidi="th-TH"/>
        </w:rPr>
        <w:t>ไม่รวมระยะเวลารอผู้ประกอบการแก้ไข</w:t>
      </w:r>
      <w:r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C36DD1">
        <w:rPr>
          <w:rFonts w:asciiTheme="minorBidi" w:hAnsiTheme="minorBidi" w:hint="cs"/>
          <w:sz w:val="32"/>
          <w:szCs w:val="32"/>
          <w:cs/>
          <w:lang w:bidi="th-TH"/>
        </w:rPr>
        <w:t>หรือส่งเอกสารเพิ่มเติม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36434C" w:rsidRDefault="0036434C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36434C" w:rsidRDefault="0036434C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36434C" w:rsidRDefault="0036434C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B60F09">
      <w:pPr>
        <w:spacing w:after="0" w:line="204" w:lineRule="auto"/>
        <w:rPr>
          <w:rFonts w:asciiTheme="minorBidi" w:hAnsiTheme="minorBidi"/>
          <w:color w:val="0D0D0D" w:themeColor="text1" w:themeTint="F2"/>
          <w:lang w:bidi="th-TH"/>
        </w:rPr>
      </w:pPr>
    </w:p>
    <w:p w:rsidR="00810E68" w:rsidRDefault="00810E68">
      <w:pPr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</w:pPr>
      <w:r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br w:type="page"/>
      </w:r>
    </w:p>
    <w:p w:rsidR="007C18BF" w:rsidRDefault="007C18BF" w:rsidP="007C18BF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lastRenderedPageBreak/>
        <w:t>วิธีการยื่นคำขอเกี่ยวกับ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</w:t>
      </w: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ใบแทนใบอนุญาตโฆษณา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เครื่องมือแพทย์</w:t>
      </w:r>
    </w:p>
    <w:p w:rsidR="007C18BF" w:rsidRDefault="00AB571A" w:rsidP="007C18BF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9" type="#_x0000_t202" style="position:absolute;margin-left:-21.6pt;margin-top:637.75pt;width:324.55pt;height:77.8pt;z-index:251727872;mso-height-percent:200;mso-height-percent:200;mso-width-relative:margin;mso-height-relative:margin" strokecolor="#375623 [1609]">
            <v:textbox style="mso-fit-shape-to-text:t">
              <w:txbxContent>
                <w:p w:rsidR="007C18BF" w:rsidRPr="00C21318" w:rsidRDefault="007C18BF" w:rsidP="007C18BF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7C18BF" w:rsidRPr="00C21318" w:rsidRDefault="007C18BF" w:rsidP="007C18BF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8" type="#_x0000_t32" style="position:absolute;margin-left:421.5pt;margin-top:114.4pt;width:0;height:50.25pt;z-index:25172684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7" type="#_x0000_t32" style="position:absolute;margin-left:97.5pt;margin-top:118.9pt;width:0;height:32.25pt;z-index:251725824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6" type="#_x0000_t32" style="position:absolute;margin-left:367.85pt;margin-top:114.4pt;width:53.65pt;height:0;z-index:251724800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5" type="#_x0000_t32" style="position:absolute;margin-left:97.5pt;margin-top:118.15pt;width:67.4pt;height:.75pt;flip:x;z-index:251723776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4" type="#_x0000_t32" style="position:absolute;margin-left:430.5pt;margin-top:570.4pt;width:0;height:32.25pt;z-index:251722752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3" type="#_x0000_t32" style="position:absolute;margin-left:430.5pt;margin-top:468.4pt;width:0;height:33.75pt;z-index:25172172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1" type="#_x0000_t32" style="position:absolute;margin-left:430.5pt;margin-top:260.25pt;width:0;height:47.65pt;z-index:251719680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0" type="#_x0000_t32" style="position:absolute;margin-left:258pt;margin-top:151.15pt;width:0;height:237pt;flip:y;z-index:25171865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9" type="#_x0000_t32" style="position:absolute;margin-left:165.3pt;margin-top:406.9pt;width:29.4pt;height:.75pt;flip:y;z-index:251717632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8" type="#_x0000_t32" style="position:absolute;margin-left:61.5pt;margin-top:502.15pt;width:0;height:36pt;z-index:25171660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7" type="#_x0000_t32" style="position:absolute;margin-left:61.5pt;margin-top:437.7pt;width:0;height:20.2pt;z-index:251715584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6" type="#_x0000_t32" style="position:absolute;margin-left:61.5pt;margin-top:343.9pt;width:0;height:44.25pt;z-index:251714560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5" type="#_x0000_t32" style="position:absolute;margin-left:61.5pt;margin-top:260.25pt;width:0;height:32.65pt;z-index:25171353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4" type="#_x0000_t32" style="position:absolute;margin-left:262.5pt;margin-top:61.65pt;width:0;height:27.25pt;z-index:251712512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2" type="#_x0000_t202" style="position:absolute;margin-left:316.1pt;margin-top:502.15pt;width:197.7pt;height:68.25pt;z-index:251710464;mso-width-relative:margin;mso-height-relative:margin">
            <v:textbox style="mso-next-textbox:#_x0000_s1272">
              <w:txbxContent>
                <w:p w:rsidR="007C18BF" w:rsidRPr="00B164C2" w:rsidRDefault="007C18BF" w:rsidP="007C18BF">
                  <w:pPr>
                    <w:spacing w:after="0" w:line="240" w:lineRule="auto"/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 xml:space="preserve">4.2 </w:t>
                  </w:r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</w:r>
                </w:p>
                <w:p w:rsidR="007C18BF" w:rsidRPr="00B164C2" w:rsidRDefault="007C18BF" w:rsidP="007C18BF">
                  <w:pPr>
                    <w:rPr>
                      <w:rFonts w:asciiTheme="minorBidi" w:hAnsiTheme="minorBidi"/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0" type="#_x0000_t202" style="position:absolute;margin-left:200.7pt;margin-top:388.15pt;width:94.05pt;height:45.75pt;z-index:251708416" stroked="f">
            <v:textbox>
              <w:txbxContent>
                <w:p w:rsidR="007C18BF" w:rsidRDefault="007C18BF" w:rsidP="007C18BF">
                  <w:pPr>
                    <w:rPr>
                      <w:cs/>
                      <w:lang w:bidi="th-TH"/>
                    </w:rPr>
                  </w:pPr>
                  <w:bookmarkStart w:id="0" w:name="_GoBack"/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/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</w:t>
                  </w:r>
                  <w:bookmarkEnd w:id="0"/>
                  <w:r>
                    <w:rPr>
                      <w:rFonts w:hint="cs"/>
                      <w:cs/>
                      <w:lang w:bidi="th-TH"/>
                    </w:rPr>
                    <w:t>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9" type="#_x0000_t202" style="position:absolute;margin-left:22.2pt;margin-top:464.65pt;width:115pt;height:45.75pt;z-index:251707392" stroked="f">
            <v:textbox>
              <w:txbxContent>
                <w:p w:rsidR="007C18BF" w:rsidRDefault="007C18BF" w:rsidP="007C18BF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8" type="#_x0000_t202" style="position:absolute;margin-left:-2pt;margin-top:388.15pt;width:166.9pt;height:49.1pt;z-index:251706368;mso-width-relative:margin;mso-height-relative:margin">
            <v:textbox>
              <w:txbxContent>
                <w:p w:rsidR="007C18BF" w:rsidRDefault="007C18BF" w:rsidP="007C18BF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2.1.2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ผู้ยื่นคำขอแก้ไขข้อบกพร่องภายในระยะเวลาที่กำหนดและนำมายื่นใหม่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7" type="#_x0000_t202" style="position:absolute;margin-left:2.25pt;margin-top:297.4pt;width:117.3pt;height:46.5pt;z-index:251705344">
            <v:textbox>
              <w:txbxContent>
                <w:p w:rsidR="007C18BF" w:rsidRPr="00F75C1C" w:rsidRDefault="007C18BF" w:rsidP="007C18BF">
                  <w:pPr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 xml:space="preserve">2.1.1 </w:t>
                  </w:r>
                  <w:r w:rsidRPr="00F75C1C"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  <w:t>มอบสำเนาบันทึกข้อบกพร่องให้ผู้ยื่นคำขอ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6" type="#_x0000_t202" style="position:absolute;margin-left:2.25pt;margin-top:211.15pt;width:177.85pt;height:48.65pt;z-index:251704320;mso-width-relative:margin;mso-height-relative:margin">
            <v:textbox>
              <w:txbxContent>
                <w:p w:rsidR="007C18BF" w:rsidRDefault="007C18BF" w:rsidP="007C18BF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เจ้าหน้าที่บันทึกข้อบกพร่องและระยะเวลาแก้ไขพร้อมลงนามรับทราบร่วมกัน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5" type="#_x0000_t202" style="position:absolute;margin-left:352.25pt;margin-top:166.15pt;width:120.25pt;height:30.75pt;z-index:251703296;mso-width-relative:margin;mso-height-relative:margin" filled="f" stroked="f">
            <v:textbox style="mso-next-textbox:#_x0000_s1265">
              <w:txbxContent>
                <w:p w:rsidR="007C18BF" w:rsidRPr="00F75C1C" w:rsidRDefault="007C18BF" w:rsidP="007C18BF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4" type="#_x0000_t202" style="position:absolute;margin-left:40.25pt;margin-top:164.65pt;width:134.5pt;height:32.25pt;z-index:251702272;mso-width-relative:margin;mso-height-relative:margin" filled="f" stroked="f">
            <v:textbox style="mso-next-textbox:#_x0000_s1264">
              <w:txbxContent>
                <w:p w:rsidR="007C18BF" w:rsidRPr="00F75C1C" w:rsidRDefault="007C18BF" w:rsidP="007C18BF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2" type="#_x0000_t202" style="position:absolute;margin-left:302.95pt;margin-top:211.15pt;width:202.55pt;height:49.1pt;z-index:251700224;mso-width-percent:400;mso-width-percent:400;mso-width-relative:margin;mso-height-relative:margin">
            <v:textbox style="mso-next-textbox:#_x0000_s1262">
              <w:txbxContent>
                <w:p w:rsidR="007C18BF" w:rsidRPr="00052F03" w:rsidRDefault="007C18BF" w:rsidP="007C18BF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>3</w:t>
                  </w:r>
                  <w:r>
                    <w:rPr>
                      <w:rFonts w:asciiTheme="minorBidi" w:hAnsiTheme="minorBidi" w:hint="cs"/>
                      <w:noProof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ชำระค่าธรรมเนียมคำขอ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ที่</w:t>
                  </w:r>
                  <w:r w:rsidR="00810E68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ศูนย์บริการผลิตภัณฑ์สุขภาพเบ็ดเสร็จ สสจ.</w:t>
                  </w:r>
                  <w:r w:rsidR="00810E68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1" type="#_x0000_t202" style="position:absolute;margin-left:165.3pt;margin-top:93.1pt;width:202.55pt;height:52.1pt;z-index:251699200;mso-width-percent:400;mso-width-percent:400;mso-width-relative:margin;mso-height-relative:margin">
            <v:textbox>
              <w:txbxContent>
                <w:p w:rsidR="007C18BF" w:rsidRPr="00052F03" w:rsidRDefault="007C18BF" w:rsidP="007C18BF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052F03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เจ้าหน้าที่พิจารณา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ตรวจสอบเอกสารถูกต้อง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 ครบถ้วน ตามหลักเกณฑ์และเงื่อนไข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0" type="#_x0000_t202" style="position:absolute;margin-left:164.9pt;margin-top:3.8pt;width:202.55pt;height:30.45pt;z-index:251698176;mso-width-percent:400;mso-height-percent:200;mso-width-percent:400;mso-height-percent:200;mso-width-relative:margin;mso-height-relative:margin">
            <v:textbox style="mso-fit-shape-to-text:t">
              <w:txbxContent>
                <w:p w:rsidR="007C18BF" w:rsidRPr="00052F03" w:rsidRDefault="007C18BF" w:rsidP="007C18BF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ผู้ยื่นคำขอติดต่อเจ้าหน้าที่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 ศูนย์บริการผลิตภัณฑ์สุขภาพเบ็ดเสร็จ สสจ.</w:t>
                  </w:r>
                  <w:r w:rsidR="00810E68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</w:p>
    <w:p w:rsidR="007C18BF" w:rsidRDefault="007C18BF" w:rsidP="007C18BF">
      <w:pPr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7C18BF">
      <w:pPr>
        <w:rPr>
          <w:rFonts w:asciiTheme="minorBidi" w:hAnsiTheme="minorBidi"/>
          <w:color w:val="0D0D0D" w:themeColor="text1" w:themeTint="F2"/>
          <w:lang w:bidi="th-TH"/>
        </w:rPr>
      </w:pPr>
    </w:p>
    <w:p w:rsidR="007C18BF" w:rsidRDefault="007C18BF" w:rsidP="007C18BF">
      <w:pPr>
        <w:rPr>
          <w:rFonts w:asciiTheme="minorBidi" w:hAnsiTheme="minorBidi"/>
          <w:color w:val="0D0D0D" w:themeColor="text1" w:themeTint="F2"/>
          <w:lang w:bidi="th-TH"/>
        </w:rPr>
      </w:pPr>
    </w:p>
    <w:p w:rsidR="00B60F09" w:rsidRPr="000C2AAC" w:rsidRDefault="00810E68" w:rsidP="00B60F09">
      <w:pPr>
        <w:spacing w:after="0" w:line="204" w:lineRule="auto"/>
        <w:rPr>
          <w:rFonts w:asciiTheme="minorBidi" w:hAnsiTheme="minorBidi"/>
          <w:color w:val="0D0D0D" w:themeColor="text1" w:themeTint="F2"/>
          <w:cs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1" type="#_x0000_t202" style="position:absolute;margin-left:307.5pt;margin-top:309.85pt;width:169.4pt;height:60.75pt;z-index:251709440;mso-width-relative:margin;mso-height-relative:margin">
            <v:textbox>
              <w:txbxContent>
                <w:p w:rsidR="007C18BF" w:rsidRDefault="007C18BF" w:rsidP="007C18BF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4.1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เจ้าหน้าที่พิจารณาอนุญาต/ไม่อนุญาต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82" type="#_x0000_t32" style="position:absolute;margin-left:426.75pt;margin-top:269.9pt;width:0;height:33.1pt;z-index:251720704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63" type="#_x0000_t202" style="position:absolute;margin-left:308.25pt;margin-top:215.65pt;width:202.25pt;height:42.65pt;z-index:251701248;mso-width-percent:400;mso-width-percent:400;mso-width-relative:margin;mso-height-relative:margin">
            <v:textbox style="mso-next-textbox:#_x0000_s1263">
              <w:txbxContent>
                <w:p w:rsidR="007C18BF" w:rsidRPr="00052F03" w:rsidRDefault="007C18BF" w:rsidP="007C18BF">
                  <w:pPr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4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) 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เจ้าหน้าที่บันทึกข้อมูล</w:t>
                  </w:r>
                </w:p>
                <w:p w:rsidR="007C18BF" w:rsidRPr="00052F03" w:rsidRDefault="007C18BF" w:rsidP="007C18BF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AB571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73" type="#_x0000_t202" style="position:absolute;margin-left:320.2pt;margin-top:508.6pt;width:175.55pt;height:93.75pt;z-index:251711488;mso-width-relative:margin;mso-height-relative:margin">
            <v:textbox style="mso-next-textbox:#_x0000_s1273">
              <w:txbxContent>
                <w:p w:rsidR="007C18BF" w:rsidRDefault="007C18BF" w:rsidP="007C18BF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8"/>
                      <w:szCs w:val="28"/>
                    </w:rPr>
                    <w:t>4</w:t>
                  </w:r>
                  <w:r w:rsidRPr="0085032E">
                    <w:rPr>
                      <w:rFonts w:asciiTheme="minorBidi" w:hAnsiTheme="minorBidi"/>
                      <w:sz w:val="28"/>
                      <w:szCs w:val="28"/>
                    </w:rPr>
                    <w:t>.3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เมื่อครบระยะเวลาดำเนินการให้ผู้ยื่นนำใบเสร็จรับเงินยื่นติดต่อขอรับใบอนุญาต</w:t>
                  </w:r>
                  <w:r w:rsidR="002152CB">
                    <w:rPr>
                      <w:rFonts w:hint="cs"/>
                      <w:szCs w:val="28"/>
                      <w:cs/>
                      <w:lang w:bidi="th-TH"/>
                    </w:rPr>
                    <w:t>ใบแทนใบอนุญาตโฆษณา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เครื่องมือแพทย์กับเจ้าหน้าที่</w:t>
                  </w:r>
                </w:p>
              </w:txbxContent>
            </v:textbox>
          </v:shape>
        </w:pict>
      </w:r>
      <w:r w:rsidR="00AB571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91" type="#_x0000_t202" style="position:absolute;margin-left:-22pt;margin-top:499.6pt;width:222.7pt;height:28.3pt;z-index:251729920;mso-width-relative:margin;mso-height-relative:margin">
            <v:textbox style="mso-next-textbox:#_x0000_s1291">
              <w:txbxContent>
                <w:p w:rsidR="007C18BF" w:rsidRDefault="007C18BF" w:rsidP="007C18BF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สรุป </w:t>
                  </w:r>
                  <w:r w:rsidR="002F615F">
                    <w:rPr>
                      <w:rFonts w:hint="cs"/>
                      <w:szCs w:val="28"/>
                      <w:cs/>
                      <w:lang w:bidi="th-TH"/>
                    </w:rPr>
                    <w:t>4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 ขั้นตอน รวมระยะเวลาดำเนินการ 4 วันทำการ</w:t>
                  </w:r>
                </w:p>
              </w:txbxContent>
            </v:textbox>
          </v:shape>
        </w:pict>
      </w:r>
      <w:r w:rsidR="00AB571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290" type="#_x0000_t202" style="position:absolute;margin-left:14.75pt;margin-top:440.35pt;width:104.8pt;height:32.25pt;z-index:251728896">
            <v:textbox style="mso-next-textbox:#_x0000_s1290">
              <w:txbxContent>
                <w:p w:rsidR="007C18BF" w:rsidRPr="00B164C2" w:rsidRDefault="007C18BF" w:rsidP="007C18BF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 xml:space="preserve">2.1.3 </w:t>
                  </w:r>
                  <w:r w:rsidRPr="00B164C2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คืนคำขอผู้มายื่น</w:t>
                  </w:r>
                </w:p>
              </w:txbxContent>
            </v:textbox>
          </v:shape>
        </w:pict>
      </w:r>
    </w:p>
    <w:sectPr w:rsidR="00B60F09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71A" w:rsidRDefault="00AB571A" w:rsidP="00C81DB8">
      <w:pPr>
        <w:spacing w:after="0" w:line="240" w:lineRule="auto"/>
      </w:pPr>
      <w:r>
        <w:separator/>
      </w:r>
    </w:p>
  </w:endnote>
  <w:endnote w:type="continuationSeparator" w:id="0">
    <w:p w:rsidR="00AB571A" w:rsidRDefault="00AB571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71A" w:rsidRDefault="00AB571A" w:rsidP="00C81DB8">
      <w:pPr>
        <w:spacing w:after="0" w:line="240" w:lineRule="auto"/>
      </w:pPr>
      <w:r>
        <w:separator/>
      </w:r>
    </w:p>
  </w:footnote>
  <w:footnote w:type="continuationSeparator" w:id="0">
    <w:p w:rsidR="00AB571A" w:rsidRDefault="00AB571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B123E" w:rsidRDefault="00956EBF" w:rsidP="00C81DB8">
        <w:pPr>
          <w:pStyle w:val="Header"/>
          <w:jc w:val="right"/>
        </w:pPr>
        <w:r>
          <w:fldChar w:fldCharType="begin"/>
        </w:r>
        <w:r w:rsidR="00BC1DC5">
          <w:instrText xml:space="preserve"> PAGE   \* MERGEFORMAT </w:instrText>
        </w:r>
        <w:r>
          <w:fldChar w:fldCharType="separate"/>
        </w:r>
        <w:r w:rsidR="00810E68">
          <w:rPr>
            <w:noProof/>
          </w:rPr>
          <w:t>7</w:t>
        </w:r>
        <w:r>
          <w:rPr>
            <w:noProof/>
          </w:rPr>
          <w:fldChar w:fldCharType="end"/>
        </w:r>
        <w:r w:rsidR="00CB123E">
          <w:rPr>
            <w:noProof/>
          </w:rPr>
          <w:t>/</w:t>
        </w:r>
        <w:r>
          <w:rPr>
            <w:noProof/>
          </w:rPr>
          <w:fldChar w:fldCharType="begin"/>
        </w:r>
        <w:r w:rsidR="00CB123E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10E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B123E" w:rsidRDefault="00CB12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E2F18"/>
    <w:multiLevelType w:val="multilevel"/>
    <w:tmpl w:val="CE8C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0488D"/>
    <w:multiLevelType w:val="multilevel"/>
    <w:tmpl w:val="13DEA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746B6"/>
    <w:multiLevelType w:val="multilevel"/>
    <w:tmpl w:val="91D4E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9"/>
  </w:num>
  <w:num w:numId="7">
    <w:abstractNumId w:val="13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11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05245"/>
    <w:rsid w:val="000073E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E6C5F"/>
    <w:rsid w:val="000F1309"/>
    <w:rsid w:val="00110F0C"/>
    <w:rsid w:val="00132E1B"/>
    <w:rsid w:val="00156083"/>
    <w:rsid w:val="00164004"/>
    <w:rsid w:val="0017533B"/>
    <w:rsid w:val="0018441F"/>
    <w:rsid w:val="0019582A"/>
    <w:rsid w:val="001B1C8D"/>
    <w:rsid w:val="001E05C0"/>
    <w:rsid w:val="00201E94"/>
    <w:rsid w:val="00210AAF"/>
    <w:rsid w:val="00213D33"/>
    <w:rsid w:val="002152CB"/>
    <w:rsid w:val="00216FA4"/>
    <w:rsid w:val="002354A7"/>
    <w:rsid w:val="002440E7"/>
    <w:rsid w:val="00261D40"/>
    <w:rsid w:val="00263F10"/>
    <w:rsid w:val="00290086"/>
    <w:rsid w:val="00291120"/>
    <w:rsid w:val="0029751D"/>
    <w:rsid w:val="002A7579"/>
    <w:rsid w:val="002B2D62"/>
    <w:rsid w:val="002B3B12"/>
    <w:rsid w:val="002B4D3D"/>
    <w:rsid w:val="002C3E03"/>
    <w:rsid w:val="002F615F"/>
    <w:rsid w:val="00313D38"/>
    <w:rsid w:val="003240F6"/>
    <w:rsid w:val="0034308C"/>
    <w:rsid w:val="00352D56"/>
    <w:rsid w:val="00353030"/>
    <w:rsid w:val="00357299"/>
    <w:rsid w:val="0036434C"/>
    <w:rsid w:val="00394708"/>
    <w:rsid w:val="003B30B8"/>
    <w:rsid w:val="003C089F"/>
    <w:rsid w:val="003C25A4"/>
    <w:rsid w:val="003F489A"/>
    <w:rsid w:val="003F4A0D"/>
    <w:rsid w:val="00422EAB"/>
    <w:rsid w:val="00444BFB"/>
    <w:rsid w:val="00452B6B"/>
    <w:rsid w:val="004A6E96"/>
    <w:rsid w:val="004C0C85"/>
    <w:rsid w:val="004C3BDE"/>
    <w:rsid w:val="004E30D6"/>
    <w:rsid w:val="004E5749"/>
    <w:rsid w:val="004E651F"/>
    <w:rsid w:val="0050561E"/>
    <w:rsid w:val="0051765B"/>
    <w:rsid w:val="005223AF"/>
    <w:rsid w:val="00541A32"/>
    <w:rsid w:val="005472FA"/>
    <w:rsid w:val="00565E1E"/>
    <w:rsid w:val="00575FAF"/>
    <w:rsid w:val="00593E8D"/>
    <w:rsid w:val="00595D36"/>
    <w:rsid w:val="005C6B68"/>
    <w:rsid w:val="00600A25"/>
    <w:rsid w:val="00616196"/>
    <w:rsid w:val="006437C0"/>
    <w:rsid w:val="0064558D"/>
    <w:rsid w:val="0065175D"/>
    <w:rsid w:val="00686AAA"/>
    <w:rsid w:val="006974B7"/>
    <w:rsid w:val="006B37B7"/>
    <w:rsid w:val="006C07C4"/>
    <w:rsid w:val="006C697D"/>
    <w:rsid w:val="006C6C22"/>
    <w:rsid w:val="006F4E88"/>
    <w:rsid w:val="00707AED"/>
    <w:rsid w:val="00712638"/>
    <w:rsid w:val="00754588"/>
    <w:rsid w:val="00760D0B"/>
    <w:rsid w:val="00761FD0"/>
    <w:rsid w:val="00771FD1"/>
    <w:rsid w:val="00781575"/>
    <w:rsid w:val="007851BE"/>
    <w:rsid w:val="00790214"/>
    <w:rsid w:val="00793306"/>
    <w:rsid w:val="007C18BF"/>
    <w:rsid w:val="007E01FD"/>
    <w:rsid w:val="007E1E74"/>
    <w:rsid w:val="00810E68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368C"/>
    <w:rsid w:val="00914267"/>
    <w:rsid w:val="00934C64"/>
    <w:rsid w:val="00956EBF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5D97"/>
    <w:rsid w:val="00AA62DA"/>
    <w:rsid w:val="00AA7734"/>
    <w:rsid w:val="00AB571A"/>
    <w:rsid w:val="00AC4ACB"/>
    <w:rsid w:val="00AD2CDE"/>
    <w:rsid w:val="00AE6A9D"/>
    <w:rsid w:val="00AF4A06"/>
    <w:rsid w:val="00B23DA2"/>
    <w:rsid w:val="00B509FC"/>
    <w:rsid w:val="00B60F09"/>
    <w:rsid w:val="00B95782"/>
    <w:rsid w:val="00BB6BAA"/>
    <w:rsid w:val="00BC1DC5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A7A46"/>
    <w:rsid w:val="00CB123E"/>
    <w:rsid w:val="00CD3DDC"/>
    <w:rsid w:val="00CE3451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75E0E"/>
    <w:rsid w:val="00E00F3F"/>
    <w:rsid w:val="00E01AA0"/>
    <w:rsid w:val="00E06DC1"/>
    <w:rsid w:val="00E279FB"/>
    <w:rsid w:val="00E33AD5"/>
    <w:rsid w:val="00E56012"/>
    <w:rsid w:val="00E668EE"/>
    <w:rsid w:val="00E84E31"/>
    <w:rsid w:val="00E90756"/>
    <w:rsid w:val="00E97AE3"/>
    <w:rsid w:val="00EA30C3"/>
    <w:rsid w:val="00EA6950"/>
    <w:rsid w:val="00EB5853"/>
    <w:rsid w:val="00EC08A9"/>
    <w:rsid w:val="00EF0DAF"/>
    <w:rsid w:val="00EF699E"/>
    <w:rsid w:val="00F028A3"/>
    <w:rsid w:val="00F064C0"/>
    <w:rsid w:val="00F1472B"/>
    <w:rsid w:val="00F5490C"/>
    <w:rsid w:val="00F62F55"/>
    <w:rsid w:val="00F675A9"/>
    <w:rsid w:val="00F8122B"/>
    <w:rsid w:val="00FC737F"/>
    <w:rsid w:val="00FD0B22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2"/>
    <o:shapelayout v:ext="edit">
      <o:idmap v:ext="edit" data="1"/>
      <o:rules v:ext="edit">
        <o:r id="V:Rule1" type="connector" idref="#_x0000_s1288"/>
        <o:r id="V:Rule2" type="connector" idref="#_x0000_s1277"/>
        <o:r id="V:Rule3" type="connector" idref="#_x0000_s1274"/>
        <o:r id="V:Rule4" type="connector" idref="#_x0000_s1280"/>
        <o:r id="V:Rule5" type="connector" idref="#_x0000_s1283"/>
        <o:r id="V:Rule6" type="connector" idref="#_x0000_s1281"/>
        <o:r id="V:Rule7" type="connector" idref="#_x0000_s1287"/>
        <o:r id="V:Rule8" type="connector" idref="#_x0000_s1282"/>
        <o:r id="V:Rule9" type="connector" idref="#_x0000_s1276"/>
        <o:r id="V:Rule10" type="connector" idref="#_x0000_s1275"/>
        <o:r id="V:Rule11" type="connector" idref="#_x0000_s1286"/>
        <o:r id="V:Rule12" type="connector" idref="#_x0000_s1285"/>
        <o:r id="V:Rule13" type="connector" idref="#_x0000_s1279"/>
        <o:r id="V:Rule14" type="connector" idref="#_x0000_s1284"/>
        <o:r id="V:Rule15" type="connector" idref="#_x0000_s127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32681-8CC5-4590-AC7F-A766A729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46</TotalTime>
  <Pages>7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15</cp:revision>
  <cp:lastPrinted>2015-07-02T08:23:00Z</cp:lastPrinted>
  <dcterms:created xsi:type="dcterms:W3CDTF">2015-06-22T08:51:00Z</dcterms:created>
  <dcterms:modified xsi:type="dcterms:W3CDTF">2015-07-09T15:26:00Z</dcterms:modified>
</cp:coreProperties>
</file>